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682EB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BOTESTON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38197698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77D8F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C8B6B6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Kennesdon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Gloucester(q.v.),</w:t>
      </w:r>
    </w:p>
    <w:p w14:paraId="09161CD7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Large of Tewkesbury(q.v.), Simon More of Gloucester(q.v.), John </w:t>
      </w:r>
    </w:p>
    <w:p w14:paraId="305D2AD7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Sadeler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Winchcombe(q.v.)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Trole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</w:t>
      </w:r>
    </w:p>
    <w:p w14:paraId="01413F91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F305FC3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D69D9F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9C3A3" w14:textId="77777777" w:rsidR="00D568FC" w:rsidRDefault="00D568FC" w:rsidP="00D56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4C1074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6A928" w14:textId="77777777" w:rsidR="00D568FC" w:rsidRDefault="00D568FC" w:rsidP="009139A6">
      <w:r>
        <w:separator/>
      </w:r>
    </w:p>
  </w:endnote>
  <w:endnote w:type="continuationSeparator" w:id="0">
    <w:p w14:paraId="3CD5E74B" w14:textId="77777777" w:rsidR="00D568FC" w:rsidRDefault="00D568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3F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93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0A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19BED" w14:textId="77777777" w:rsidR="00D568FC" w:rsidRDefault="00D568FC" w:rsidP="009139A6">
      <w:r>
        <w:separator/>
      </w:r>
    </w:p>
  </w:footnote>
  <w:footnote w:type="continuationSeparator" w:id="0">
    <w:p w14:paraId="0AE7B9E3" w14:textId="77777777" w:rsidR="00D568FC" w:rsidRDefault="00D568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D1B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0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A5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8F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68F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68B42"/>
  <w15:chartTrackingRefBased/>
  <w15:docId w15:val="{22EABF3E-89A1-4EE5-B734-8F115E69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68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2022-07-03T10:20:00Z</dcterms:created>
  <dcterms:modified xsi:type="dcterms:W3CDTF">2022-07-03T10:21:00Z</dcterms:modified>
</cp:coreProperties>
</file>